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651F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995FE1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995FE1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995FE1" w:rsidRDefault="00995FE1" w:rsidP="00995F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95FE1" w:rsidRPr="00F512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95F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95FE1" w:rsidRPr="00F512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95FE1" w:rsidRPr="00F512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  <w:r w:rsidR="00995FE1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95F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95F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995FE1" w:rsidRPr="00F512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995FE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95FE1" w:rsidRPr="009842C4" w:rsidRDefault="006C7B37" w:rsidP="00995FE1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9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995FE1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="00995FE1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="00995FE1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995FE1" w:rsidRPr="009842C4" w:rsidRDefault="00995FE1" w:rsidP="00995FE1">
            <w:pPr>
              <w:pStyle w:val="ListParagraph"/>
              <w:tabs>
                <w:tab w:val="left" w:pos="1260"/>
                <w:tab w:val="left" w:pos="2127"/>
                <w:tab w:val="left" w:pos="3261"/>
              </w:tabs>
              <w:ind w:left="0" w:right="74" w:firstLine="1335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995FE1" w:rsidRDefault="00995FE1" w:rsidP="00995FE1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995FE1" w:rsidRDefault="00995FE1" w:rsidP="00995FE1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0"/>
              <w:gridCol w:w="7171"/>
            </w:tblGrid>
            <w:tr w:rsidR="00A155E3" w:rsidRPr="003B7C5A" w:rsidTr="00A8476D">
              <w:trPr>
                <w:trHeight w:val="454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8476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95FE1" w:rsidRPr="003B7C5A" w:rsidTr="00A8476D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95FE1" w:rsidRPr="00F108FD" w:rsidRDefault="00995FE1" w:rsidP="00995F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FE1" w:rsidRPr="009842C4" w:rsidRDefault="00995FE1" w:rsidP="00A8476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995FE1" w:rsidRPr="003B7C5A" w:rsidTr="00A8476D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95FE1" w:rsidRPr="00F108FD" w:rsidRDefault="00995FE1" w:rsidP="00995F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FE1" w:rsidRPr="009842C4" w:rsidRDefault="00995FE1" w:rsidP="00A8476D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995FE1" w:rsidRPr="003B7C5A" w:rsidTr="00A8476D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95FE1" w:rsidRPr="00F108FD" w:rsidRDefault="00995FE1" w:rsidP="00995F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FE1" w:rsidRPr="009842C4" w:rsidRDefault="00995FE1" w:rsidP="00A8476D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4F322D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ของหน่วยงาน  จำนวน ......... รายงาน</w:t>
                  </w:r>
                </w:p>
              </w:tc>
            </w:tr>
            <w:tr w:rsidR="00995FE1" w:rsidRPr="003B7C5A" w:rsidTr="00A8476D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95FE1" w:rsidRPr="00F108FD" w:rsidRDefault="00995FE1" w:rsidP="00995F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FE1" w:rsidRPr="009842C4" w:rsidRDefault="00995FE1" w:rsidP="004F322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4F322D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รายงานสถิติที่นำเสนอผู้บริหาร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 .......... รายงาน</w:t>
                  </w:r>
                </w:p>
              </w:tc>
            </w:tr>
            <w:tr w:rsidR="00995FE1" w:rsidRPr="003B7C5A" w:rsidTr="00A8476D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95FE1" w:rsidRPr="00F108FD" w:rsidRDefault="00995FE1" w:rsidP="00995F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FE1" w:rsidRPr="00004F15" w:rsidRDefault="00995FE1" w:rsidP="00A8476D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995FE1" w:rsidRPr="009842C4" w:rsidRDefault="00995FE1" w:rsidP="00A8476D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B3464" w:rsidRPr="003B7C5A" w:rsidTr="007679C6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CB3464" w:rsidRPr="009842C4" w:rsidRDefault="00CB3464" w:rsidP="00CB346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CB3464" w:rsidRPr="00A8476D" w:rsidRDefault="00CB3464" w:rsidP="00CB346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847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8476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A8476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59" w:type="dxa"/>
                </w:tcPr>
                <w:p w:rsidR="00CB3464" w:rsidRPr="00820158" w:rsidRDefault="004F322D" w:rsidP="00CB3464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</w:tcPr>
                <w:p w:rsidR="00CB3464" w:rsidRPr="00820158" w:rsidRDefault="004F322D" w:rsidP="00CB3464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</w:tcPr>
                <w:p w:rsidR="00CB3464" w:rsidRPr="00820158" w:rsidRDefault="004F322D" w:rsidP="00CB3464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94009B" w:rsidRPr="003B7C5A" w:rsidRDefault="0094009B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6207BB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6207BB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6207B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6207B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400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104" w:rsidRDefault="00227104">
      <w:r>
        <w:separator/>
      </w:r>
    </w:p>
  </w:endnote>
  <w:endnote w:type="continuationSeparator" w:id="0">
    <w:p w:rsidR="00227104" w:rsidRDefault="00227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04D" w:rsidRDefault="00BD40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04D" w:rsidRDefault="00BD40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104" w:rsidRDefault="00227104">
      <w:r>
        <w:separator/>
      </w:r>
    </w:p>
  </w:footnote>
  <w:footnote w:type="continuationSeparator" w:id="0">
    <w:p w:rsidR="00227104" w:rsidRDefault="00227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04D" w:rsidRDefault="00BD4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D404D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353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D404D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bookmarkStart w:id="1" w:name="_GoBack"/>
                      <w:bookmarkEnd w:id="1"/>
                      <w:r w:rsidR="0033534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04D" w:rsidRDefault="00BD4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7104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2370"/>
    <w:rsid w:val="004C3B2B"/>
    <w:rsid w:val="004C5E52"/>
    <w:rsid w:val="004F322D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07BB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4009B"/>
    <w:rsid w:val="00950334"/>
    <w:rsid w:val="00962371"/>
    <w:rsid w:val="00962B83"/>
    <w:rsid w:val="00991518"/>
    <w:rsid w:val="00994FC2"/>
    <w:rsid w:val="0099556A"/>
    <w:rsid w:val="00995FE1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476D"/>
    <w:rsid w:val="00A86C64"/>
    <w:rsid w:val="00AB4406"/>
    <w:rsid w:val="00AB6FBE"/>
    <w:rsid w:val="00AB77ED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D404D"/>
    <w:rsid w:val="00BF6AD2"/>
    <w:rsid w:val="00C05ABF"/>
    <w:rsid w:val="00C06017"/>
    <w:rsid w:val="00C6134E"/>
    <w:rsid w:val="00C67D71"/>
    <w:rsid w:val="00CB3464"/>
    <w:rsid w:val="00CD700B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15A6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51FB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68E9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BD38C-5C0C-47CB-8EBE-0C22C64C0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2019-05-16T08:32:00Z</dcterms:created>
  <dcterms:modified xsi:type="dcterms:W3CDTF">2019-06-13T07:29:00Z</dcterms:modified>
</cp:coreProperties>
</file>